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A57878" w14:textId="0B168053" w:rsidR="00B839F8" w:rsidRPr="00BD7615" w:rsidRDefault="0087592E">
      <w:pPr>
        <w:rPr>
          <w:rFonts w:ascii="微軟正黑體" w:eastAsia="微軟正黑體" w:hAnsi="微軟正黑體"/>
          <w:b/>
          <w:sz w:val="96"/>
          <w:szCs w:val="96"/>
        </w:rPr>
      </w:pPr>
      <w:r>
        <w:rPr>
          <w:rFonts w:ascii="微軟正黑體" w:eastAsia="微軟正黑體" w:hAnsi="微軟正黑體" w:hint="eastAsia"/>
          <w:b/>
          <w:sz w:val="96"/>
          <w:szCs w:val="96"/>
        </w:rPr>
        <w:t xml:space="preserve">  </w:t>
      </w:r>
      <w:r w:rsidRPr="001C4221">
        <w:rPr>
          <w:rFonts w:ascii="微軟正黑體" w:eastAsia="微軟正黑體" w:hAnsi="微軟正黑體" w:hint="eastAsia"/>
          <w:b/>
          <w:sz w:val="72"/>
          <w:szCs w:val="72"/>
        </w:rPr>
        <w:t xml:space="preserve"> </w:t>
      </w:r>
      <w:bookmarkStart w:id="0" w:name="_Hlk101432704"/>
      <w:r w:rsidR="001C4221" w:rsidRPr="00C445A3">
        <w:rPr>
          <w:rFonts w:ascii="微軟正黑體" w:eastAsia="微軟正黑體" w:hAnsi="微軟正黑體" w:hint="eastAsia"/>
          <w:b/>
          <w:sz w:val="96"/>
          <w:szCs w:val="96"/>
        </w:rPr>
        <w:t>1</w:t>
      </w:r>
      <w:r w:rsidR="008E0B71">
        <w:rPr>
          <w:rFonts w:ascii="微軟正黑體" w:eastAsia="微軟正黑體" w:hAnsi="微軟正黑體" w:hint="eastAsia"/>
          <w:b/>
          <w:sz w:val="96"/>
          <w:szCs w:val="96"/>
        </w:rPr>
        <w:t>1</w:t>
      </w:r>
      <w:r w:rsidR="006C472E">
        <w:rPr>
          <w:rFonts w:ascii="微軟正黑體" w:eastAsia="微軟正黑體" w:hAnsi="微軟正黑體"/>
          <w:b/>
          <w:sz w:val="96"/>
          <w:szCs w:val="96"/>
        </w:rPr>
        <w:t>5</w:t>
      </w:r>
      <w:r w:rsidR="0082757E" w:rsidRPr="00C445A3">
        <w:rPr>
          <w:rFonts w:ascii="微軟正黑體" w:eastAsia="微軟正黑體" w:hAnsi="微軟正黑體" w:hint="eastAsia"/>
          <w:b/>
          <w:sz w:val="96"/>
          <w:szCs w:val="96"/>
        </w:rPr>
        <w:t>學年度教科書評選時程表</w:t>
      </w:r>
    </w:p>
    <w:tbl>
      <w:tblPr>
        <w:tblW w:w="137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2552"/>
        <w:gridCol w:w="3402"/>
        <w:gridCol w:w="2410"/>
        <w:gridCol w:w="2480"/>
      </w:tblGrid>
      <w:tr w:rsidR="00F24357" w:rsidRPr="00D563CA" w14:paraId="747359BC" w14:textId="77777777" w:rsidTr="00D563CA">
        <w:trPr>
          <w:jc w:val="center"/>
        </w:trPr>
        <w:tc>
          <w:tcPr>
            <w:tcW w:w="2943" w:type="dxa"/>
            <w:shd w:val="clear" w:color="auto" w:fill="D9D9D9"/>
          </w:tcPr>
          <w:p w14:paraId="3B0B7B12" w14:textId="77777777" w:rsidR="0082757E" w:rsidRPr="00D563CA" w:rsidRDefault="0082757E" w:rsidP="00D563CA">
            <w:pPr>
              <w:jc w:val="center"/>
              <w:rPr>
                <w:rFonts w:ascii="微軟正黑體" w:eastAsia="微軟正黑體" w:hAnsi="微軟正黑體"/>
                <w:b/>
                <w:sz w:val="36"/>
                <w:szCs w:val="36"/>
              </w:rPr>
            </w:pPr>
            <w:r w:rsidRPr="00D563CA">
              <w:rPr>
                <w:rFonts w:ascii="微軟正黑體" w:eastAsia="微軟正黑體" w:hAnsi="微軟正黑體" w:hint="eastAsia"/>
                <w:b/>
                <w:sz w:val="36"/>
                <w:szCs w:val="36"/>
              </w:rPr>
              <w:t>日      期</w:t>
            </w:r>
          </w:p>
        </w:tc>
        <w:tc>
          <w:tcPr>
            <w:tcW w:w="2552" w:type="dxa"/>
            <w:shd w:val="clear" w:color="auto" w:fill="D9D9D9"/>
          </w:tcPr>
          <w:p w14:paraId="427D3575" w14:textId="77777777" w:rsidR="0082757E" w:rsidRPr="00D563CA" w:rsidRDefault="0082757E" w:rsidP="00D563CA">
            <w:pPr>
              <w:jc w:val="center"/>
              <w:rPr>
                <w:rFonts w:ascii="微軟正黑體" w:eastAsia="微軟正黑體" w:hAnsi="微軟正黑體"/>
                <w:b/>
                <w:sz w:val="36"/>
                <w:szCs w:val="36"/>
              </w:rPr>
            </w:pPr>
            <w:r w:rsidRPr="00D563CA">
              <w:rPr>
                <w:rFonts w:ascii="微軟正黑體" w:eastAsia="微軟正黑體" w:hAnsi="微軟正黑體" w:hint="eastAsia"/>
                <w:b/>
                <w:sz w:val="36"/>
                <w:szCs w:val="36"/>
              </w:rPr>
              <w:t>時    間</w:t>
            </w:r>
          </w:p>
        </w:tc>
        <w:tc>
          <w:tcPr>
            <w:tcW w:w="3402" w:type="dxa"/>
            <w:shd w:val="clear" w:color="auto" w:fill="D9D9D9"/>
          </w:tcPr>
          <w:p w14:paraId="5878B420" w14:textId="77777777" w:rsidR="0082757E" w:rsidRPr="00D563CA" w:rsidRDefault="0082757E" w:rsidP="00D563CA">
            <w:pPr>
              <w:jc w:val="center"/>
              <w:rPr>
                <w:rFonts w:ascii="微軟正黑體" w:eastAsia="微軟正黑體" w:hAnsi="微軟正黑體"/>
                <w:b/>
                <w:sz w:val="36"/>
                <w:szCs w:val="36"/>
              </w:rPr>
            </w:pPr>
            <w:r w:rsidRPr="00D563CA">
              <w:rPr>
                <w:rFonts w:ascii="微軟正黑體" w:eastAsia="微軟正黑體" w:hAnsi="微軟正黑體" w:hint="eastAsia"/>
                <w:b/>
                <w:sz w:val="36"/>
                <w:szCs w:val="36"/>
              </w:rPr>
              <w:t>內    容</w:t>
            </w:r>
          </w:p>
        </w:tc>
        <w:tc>
          <w:tcPr>
            <w:tcW w:w="2410" w:type="dxa"/>
            <w:shd w:val="clear" w:color="auto" w:fill="D9D9D9"/>
          </w:tcPr>
          <w:p w14:paraId="29A31BAC" w14:textId="77777777" w:rsidR="0082757E" w:rsidRPr="00D563CA" w:rsidRDefault="0082757E" w:rsidP="00D563CA">
            <w:pPr>
              <w:jc w:val="center"/>
              <w:rPr>
                <w:rFonts w:ascii="微軟正黑體" w:eastAsia="微軟正黑體" w:hAnsi="微軟正黑體"/>
                <w:b/>
                <w:sz w:val="36"/>
                <w:szCs w:val="36"/>
              </w:rPr>
            </w:pPr>
            <w:r w:rsidRPr="00D563CA">
              <w:rPr>
                <w:rFonts w:ascii="微軟正黑體" w:eastAsia="微軟正黑體" w:hAnsi="微軟正黑體" w:hint="eastAsia"/>
                <w:b/>
                <w:sz w:val="36"/>
                <w:szCs w:val="36"/>
              </w:rPr>
              <w:t>負 責 人 員</w:t>
            </w:r>
          </w:p>
        </w:tc>
        <w:tc>
          <w:tcPr>
            <w:tcW w:w="2480" w:type="dxa"/>
            <w:tcBorders>
              <w:bottom w:val="single" w:sz="4" w:space="0" w:color="auto"/>
            </w:tcBorders>
            <w:shd w:val="clear" w:color="auto" w:fill="D9D9D9"/>
          </w:tcPr>
          <w:p w14:paraId="71696C79" w14:textId="77777777" w:rsidR="0082757E" w:rsidRPr="00D563CA" w:rsidRDefault="0082757E" w:rsidP="00D563CA">
            <w:pPr>
              <w:jc w:val="center"/>
              <w:rPr>
                <w:rFonts w:ascii="微軟正黑體" w:eastAsia="微軟正黑體" w:hAnsi="微軟正黑體"/>
                <w:b/>
                <w:sz w:val="36"/>
                <w:szCs w:val="36"/>
              </w:rPr>
            </w:pPr>
            <w:r w:rsidRPr="00D563CA">
              <w:rPr>
                <w:rFonts w:ascii="微軟正黑體" w:eastAsia="微軟正黑體" w:hAnsi="微軟正黑體" w:hint="eastAsia"/>
                <w:b/>
                <w:sz w:val="36"/>
                <w:szCs w:val="36"/>
              </w:rPr>
              <w:t>備    註</w:t>
            </w:r>
          </w:p>
        </w:tc>
      </w:tr>
      <w:tr w:rsidR="00F24357" w:rsidRPr="00D563CA" w14:paraId="26316E83" w14:textId="77777777" w:rsidTr="00D563CA">
        <w:trPr>
          <w:jc w:val="center"/>
        </w:trPr>
        <w:tc>
          <w:tcPr>
            <w:tcW w:w="2943" w:type="dxa"/>
          </w:tcPr>
          <w:p w14:paraId="08468433" w14:textId="0C0D7E31" w:rsidR="00DE70D9" w:rsidRPr="00D563CA" w:rsidRDefault="0082757E" w:rsidP="008E0B71">
            <w:pPr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 w:rsidRPr="00D563CA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1</w:t>
            </w:r>
            <w:r w:rsidR="008E0B71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1</w:t>
            </w:r>
            <w:r w:rsidR="006C472E">
              <w:rPr>
                <w:rFonts w:ascii="微軟正黑體" w:eastAsia="微軟正黑體" w:hAnsi="微軟正黑體"/>
                <w:b/>
                <w:sz w:val="28"/>
                <w:szCs w:val="28"/>
              </w:rPr>
              <w:t>5</w:t>
            </w:r>
            <w:r w:rsidRPr="00D563CA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年</w:t>
            </w:r>
            <w:r w:rsidR="00385B8F">
              <w:rPr>
                <w:rFonts w:ascii="微軟正黑體" w:eastAsia="微軟正黑體" w:hAnsi="微軟正黑體"/>
                <w:b/>
                <w:sz w:val="28"/>
                <w:szCs w:val="28"/>
              </w:rPr>
              <w:t>4/16</w:t>
            </w:r>
            <w:r w:rsidR="00791E15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~</w:t>
            </w:r>
            <w:r w:rsidR="00385B8F">
              <w:rPr>
                <w:rFonts w:ascii="微軟正黑體" w:eastAsia="微軟正黑體" w:hAnsi="微軟正黑體"/>
                <w:b/>
                <w:sz w:val="28"/>
                <w:szCs w:val="28"/>
              </w:rPr>
              <w:t>5</w:t>
            </w:r>
            <w:r w:rsidR="00DE70D9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/</w:t>
            </w:r>
            <w:r w:rsidR="006C472E">
              <w:rPr>
                <w:rFonts w:ascii="微軟正黑體" w:eastAsia="微軟正黑體" w:hAnsi="微軟正黑體"/>
                <w:b/>
                <w:sz w:val="28"/>
                <w:szCs w:val="28"/>
              </w:rPr>
              <w:t>8</w:t>
            </w:r>
          </w:p>
        </w:tc>
        <w:tc>
          <w:tcPr>
            <w:tcW w:w="2552" w:type="dxa"/>
          </w:tcPr>
          <w:p w14:paraId="144A5898" w14:textId="77777777" w:rsidR="0082757E" w:rsidRPr="00D563CA" w:rsidRDefault="0082757E" w:rsidP="008E0B71">
            <w:pPr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 w:rsidRPr="00D563CA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8:00~</w:t>
            </w:r>
            <w:r w:rsidR="00385B8F">
              <w:rPr>
                <w:rFonts w:ascii="微軟正黑體" w:eastAsia="微軟正黑體" w:hAnsi="微軟正黑體"/>
                <w:b/>
                <w:sz w:val="28"/>
                <w:szCs w:val="28"/>
              </w:rPr>
              <w:t>15</w:t>
            </w:r>
            <w:r w:rsidRPr="00D563CA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:</w:t>
            </w:r>
            <w:r w:rsidR="00385B8F">
              <w:rPr>
                <w:rFonts w:ascii="微軟正黑體" w:eastAsia="微軟正黑體" w:hAnsi="微軟正黑體"/>
                <w:b/>
                <w:sz w:val="28"/>
                <w:szCs w:val="28"/>
              </w:rPr>
              <w:t>45</w:t>
            </w:r>
          </w:p>
        </w:tc>
        <w:tc>
          <w:tcPr>
            <w:tcW w:w="3402" w:type="dxa"/>
          </w:tcPr>
          <w:p w14:paraId="03357E50" w14:textId="77777777" w:rsidR="0082757E" w:rsidRPr="00D563CA" w:rsidRDefault="00DE70D9" w:rsidP="00E16C2E">
            <w:pPr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 w:rsidRPr="00D563CA">
              <w:rPr>
                <w:rFonts w:ascii="微軟正黑體" w:eastAsia="微軟正黑體" w:hAnsi="微軟正黑體" w:hint="eastAsia"/>
                <w:b/>
                <w:sz w:val="36"/>
                <w:szCs w:val="36"/>
              </w:rPr>
              <w:t>教科書展示評選</w:t>
            </w:r>
          </w:p>
        </w:tc>
        <w:tc>
          <w:tcPr>
            <w:tcW w:w="2410" w:type="dxa"/>
          </w:tcPr>
          <w:p w14:paraId="363B744B" w14:textId="77777777" w:rsidR="00F24357" w:rsidRDefault="00667FE0">
            <w:pPr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課研</w:t>
            </w:r>
            <w:r w:rsidR="00F24357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組</w:t>
            </w:r>
          </w:p>
          <w:p w14:paraId="21E921B0" w14:textId="77777777" w:rsidR="0082757E" w:rsidRPr="00D563CA" w:rsidRDefault="0082757E">
            <w:pPr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 w:rsidRPr="00D563CA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各出版商</w:t>
            </w:r>
          </w:p>
        </w:tc>
        <w:tc>
          <w:tcPr>
            <w:tcW w:w="2480" w:type="dxa"/>
            <w:tcBorders>
              <w:bottom w:val="nil"/>
            </w:tcBorders>
          </w:tcPr>
          <w:p w14:paraId="07BE2F83" w14:textId="77777777" w:rsidR="0082757E" w:rsidRPr="00D563CA" w:rsidRDefault="001E242C" w:rsidP="008E0B71">
            <w:pPr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圖書</w:t>
            </w:r>
            <w:r w:rsidR="00B8289C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室</w:t>
            </w:r>
          </w:p>
        </w:tc>
      </w:tr>
      <w:tr w:rsidR="00F24357" w:rsidRPr="00D563CA" w14:paraId="028B9A3F" w14:textId="77777777" w:rsidTr="00D563CA">
        <w:trPr>
          <w:trHeight w:val="2084"/>
          <w:jc w:val="center"/>
        </w:trPr>
        <w:tc>
          <w:tcPr>
            <w:tcW w:w="2943" w:type="dxa"/>
            <w:shd w:val="clear" w:color="auto" w:fill="D9D9D9"/>
          </w:tcPr>
          <w:p w14:paraId="51695ABA" w14:textId="5C016810" w:rsidR="0082757E" w:rsidRPr="00D563CA" w:rsidRDefault="00221EE1" w:rsidP="008E0B71">
            <w:pPr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 w:rsidRPr="00D563CA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1</w:t>
            </w:r>
            <w:r w:rsidR="008E0B71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1</w:t>
            </w:r>
            <w:r w:rsidR="006C472E">
              <w:rPr>
                <w:rFonts w:ascii="微軟正黑體" w:eastAsia="微軟正黑體" w:hAnsi="微軟正黑體"/>
                <w:b/>
                <w:sz w:val="28"/>
                <w:szCs w:val="28"/>
              </w:rPr>
              <w:t>5</w:t>
            </w:r>
            <w:r w:rsidRPr="00D563CA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年</w:t>
            </w:r>
            <w:r w:rsidR="00525782">
              <w:rPr>
                <w:rFonts w:ascii="微軟正黑體" w:eastAsia="微軟正黑體" w:hAnsi="微軟正黑體"/>
                <w:b/>
                <w:sz w:val="28"/>
                <w:szCs w:val="28"/>
              </w:rPr>
              <w:t>5/</w:t>
            </w:r>
            <w:r w:rsidR="006C472E">
              <w:rPr>
                <w:rFonts w:ascii="微軟正黑體" w:eastAsia="微軟正黑體" w:hAnsi="微軟正黑體"/>
                <w:b/>
                <w:sz w:val="28"/>
                <w:szCs w:val="28"/>
              </w:rPr>
              <w:t>4</w:t>
            </w:r>
            <w:r w:rsidR="00DE70D9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~</w:t>
            </w:r>
            <w:r w:rsidR="00385B8F">
              <w:rPr>
                <w:rFonts w:ascii="微軟正黑體" w:eastAsia="微軟正黑體" w:hAnsi="微軟正黑體"/>
                <w:b/>
                <w:sz w:val="28"/>
                <w:szCs w:val="28"/>
              </w:rPr>
              <w:t>5</w:t>
            </w:r>
            <w:r w:rsidR="00E16C2E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/</w:t>
            </w:r>
            <w:r w:rsidR="006C472E">
              <w:rPr>
                <w:rFonts w:ascii="微軟正黑體" w:eastAsia="微軟正黑體" w:hAnsi="微軟正黑體"/>
                <w:b/>
                <w:sz w:val="28"/>
                <w:szCs w:val="28"/>
              </w:rPr>
              <w:t>8</w:t>
            </w:r>
          </w:p>
        </w:tc>
        <w:tc>
          <w:tcPr>
            <w:tcW w:w="2552" w:type="dxa"/>
            <w:shd w:val="clear" w:color="auto" w:fill="D9D9D9"/>
          </w:tcPr>
          <w:p w14:paraId="51CA61D1" w14:textId="77777777" w:rsidR="0082757E" w:rsidRPr="00D563CA" w:rsidRDefault="00221EE1">
            <w:pPr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 w:rsidRPr="00D563CA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各領域</w:t>
            </w:r>
            <w:r w:rsidR="00A73A45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自訂</w:t>
            </w:r>
            <w:r w:rsidRPr="00D563CA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時間</w:t>
            </w:r>
          </w:p>
        </w:tc>
        <w:tc>
          <w:tcPr>
            <w:tcW w:w="3402" w:type="dxa"/>
            <w:shd w:val="clear" w:color="auto" w:fill="D9D9D9"/>
          </w:tcPr>
          <w:p w14:paraId="5C177D5E" w14:textId="77777777" w:rsidR="0082757E" w:rsidRPr="00D563CA" w:rsidRDefault="00221EE1" w:rsidP="00221EE1">
            <w:pPr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 w:rsidRPr="00D563CA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教科書評選</w:t>
            </w:r>
          </w:p>
          <w:p w14:paraId="0C317550" w14:textId="77777777" w:rsidR="00221EE1" w:rsidRPr="00D563CA" w:rsidRDefault="00221EE1" w:rsidP="00D563CA">
            <w:pPr>
              <w:spacing w:line="400" w:lineRule="exact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 w:rsidRPr="00D563CA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請繳交</w:t>
            </w:r>
          </w:p>
          <w:p w14:paraId="606E42B2" w14:textId="77777777" w:rsidR="00667FE0" w:rsidRDefault="00422D2A" w:rsidP="00D563CA">
            <w:pPr>
              <w:spacing w:line="400" w:lineRule="exact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 w:rsidRPr="00422D2A">
              <w:rPr>
                <w:rFonts w:ascii="微軟正黑體" w:eastAsia="微軟正黑體" w:hAnsi="微軟正黑體" w:hint="eastAsia"/>
                <w:b/>
                <w:sz w:val="56"/>
                <w:szCs w:val="56"/>
              </w:rPr>
              <w:t>■</w:t>
            </w:r>
            <w:r w:rsidR="00221EE1" w:rsidRPr="00D563CA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領域</w:t>
            </w:r>
            <w:r w:rsidR="00667FE0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教科書評審</w:t>
            </w:r>
            <w:r w:rsidR="00221EE1" w:rsidRPr="00D563CA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會議紀</w:t>
            </w:r>
          </w:p>
          <w:p w14:paraId="01018F31" w14:textId="77777777" w:rsidR="00221EE1" w:rsidRPr="00D563CA" w:rsidRDefault="00667FE0" w:rsidP="00D563CA">
            <w:pPr>
              <w:spacing w:line="400" w:lineRule="exact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 xml:space="preserve">   </w:t>
            </w:r>
            <w:r w:rsidR="00221EE1" w:rsidRPr="00D563CA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錄</w:t>
            </w:r>
            <w:r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表</w:t>
            </w:r>
          </w:p>
          <w:p w14:paraId="33DF0D30" w14:textId="77777777" w:rsidR="00221EE1" w:rsidRPr="00D563CA" w:rsidRDefault="00422D2A" w:rsidP="00D563CA">
            <w:pPr>
              <w:spacing w:line="400" w:lineRule="exact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 w:rsidRPr="00422D2A">
              <w:rPr>
                <w:rFonts w:ascii="微軟正黑體" w:eastAsia="微軟正黑體" w:hAnsi="微軟正黑體" w:hint="eastAsia"/>
                <w:b/>
                <w:sz w:val="56"/>
                <w:szCs w:val="56"/>
              </w:rPr>
              <w:t>■</w:t>
            </w:r>
            <w:r w:rsidR="00E72AB8" w:rsidRPr="00E72AB8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(</w:t>
            </w:r>
            <w:r w:rsidR="000D63C8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個人</w:t>
            </w:r>
            <w:r w:rsidR="00E72AB8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)</w:t>
            </w:r>
            <w:r w:rsidR="00221EE1" w:rsidRPr="00D563CA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教科書評選表</w:t>
            </w:r>
          </w:p>
        </w:tc>
        <w:tc>
          <w:tcPr>
            <w:tcW w:w="2410" w:type="dxa"/>
            <w:shd w:val="clear" w:color="auto" w:fill="D9D9D9"/>
          </w:tcPr>
          <w:p w14:paraId="0F09C1BC" w14:textId="77777777" w:rsidR="0082757E" w:rsidRPr="00D563CA" w:rsidRDefault="00221EE1">
            <w:pPr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 w:rsidRPr="00D563CA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各領域召集人</w:t>
            </w:r>
          </w:p>
          <w:p w14:paraId="0459F95E" w14:textId="77777777" w:rsidR="00221EE1" w:rsidRPr="00D563CA" w:rsidRDefault="00221EE1">
            <w:pPr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 w:rsidRPr="00D563CA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各科教師</w:t>
            </w:r>
          </w:p>
        </w:tc>
        <w:tc>
          <w:tcPr>
            <w:tcW w:w="2480" w:type="dxa"/>
            <w:shd w:val="clear" w:color="auto" w:fill="D9D9D9"/>
          </w:tcPr>
          <w:p w14:paraId="0AC03F7D" w14:textId="77777777" w:rsidR="00221EE1" w:rsidRPr="00D563CA" w:rsidRDefault="00221EE1">
            <w:pPr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 w:rsidRPr="00D563CA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煩請召集人</w:t>
            </w:r>
          </w:p>
          <w:p w14:paraId="0C506050" w14:textId="77777777" w:rsidR="0082757E" w:rsidRPr="00D563CA" w:rsidRDefault="00221EE1" w:rsidP="005E6BAD">
            <w:pPr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 w:rsidRPr="00D563CA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繳至教務處</w:t>
            </w:r>
            <w:r w:rsidR="005E6BAD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課研組</w:t>
            </w:r>
          </w:p>
        </w:tc>
      </w:tr>
      <w:tr w:rsidR="005051F6" w:rsidRPr="00D563CA" w14:paraId="1646BCA1" w14:textId="77777777" w:rsidTr="00D563CA">
        <w:trPr>
          <w:jc w:val="center"/>
        </w:trPr>
        <w:tc>
          <w:tcPr>
            <w:tcW w:w="2943" w:type="dxa"/>
          </w:tcPr>
          <w:p w14:paraId="40A90F0F" w14:textId="2F2E1030" w:rsidR="005051F6" w:rsidRPr="00D563CA" w:rsidRDefault="00E16C2E" w:rsidP="008E0B71">
            <w:pPr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1</w:t>
            </w:r>
            <w:r w:rsidR="008E0B71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1</w:t>
            </w:r>
            <w:r w:rsidR="006C472E">
              <w:rPr>
                <w:rFonts w:ascii="微軟正黑體" w:eastAsia="微軟正黑體" w:hAnsi="微軟正黑體"/>
                <w:b/>
                <w:sz w:val="28"/>
                <w:szCs w:val="28"/>
              </w:rPr>
              <w:t>5</w:t>
            </w:r>
            <w:r w:rsidR="005051F6" w:rsidRPr="00D563CA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年</w:t>
            </w:r>
            <w:r w:rsidR="00385B8F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5</w:t>
            </w:r>
            <w:r w:rsidR="005051F6" w:rsidRPr="00D563CA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月</w:t>
            </w:r>
            <w:r w:rsidR="006C472E">
              <w:rPr>
                <w:rFonts w:ascii="微軟正黑體" w:eastAsia="微軟正黑體" w:hAnsi="微軟正黑體"/>
                <w:b/>
                <w:sz w:val="28"/>
                <w:szCs w:val="28"/>
              </w:rPr>
              <w:t>8</w:t>
            </w:r>
            <w:r w:rsidR="005051F6" w:rsidRPr="00D563CA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日</w:t>
            </w:r>
          </w:p>
        </w:tc>
        <w:tc>
          <w:tcPr>
            <w:tcW w:w="2552" w:type="dxa"/>
          </w:tcPr>
          <w:p w14:paraId="30B37C12" w14:textId="77777777" w:rsidR="005051F6" w:rsidRPr="00D563CA" w:rsidRDefault="00385B8F" w:rsidP="00E16C2E">
            <w:pPr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>
              <w:rPr>
                <w:rFonts w:ascii="微軟正黑體" w:eastAsia="微軟正黑體" w:hAnsi="微軟正黑體"/>
                <w:b/>
                <w:sz w:val="28"/>
                <w:szCs w:val="28"/>
              </w:rPr>
              <w:t>16</w:t>
            </w:r>
            <w:r w:rsidR="00E16C2E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:</w:t>
            </w:r>
            <w:r>
              <w:rPr>
                <w:rFonts w:ascii="微軟正黑體" w:eastAsia="微軟正黑體" w:hAnsi="微軟正黑體"/>
                <w:b/>
                <w:sz w:val="28"/>
                <w:szCs w:val="28"/>
              </w:rPr>
              <w:t>00</w:t>
            </w:r>
          </w:p>
        </w:tc>
        <w:tc>
          <w:tcPr>
            <w:tcW w:w="3402" w:type="dxa"/>
          </w:tcPr>
          <w:p w14:paraId="70AB8784" w14:textId="77777777" w:rsidR="005051F6" w:rsidRPr="00D563CA" w:rsidRDefault="005051F6">
            <w:pPr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 w:rsidRPr="00D563CA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撤展</w:t>
            </w:r>
          </w:p>
        </w:tc>
        <w:tc>
          <w:tcPr>
            <w:tcW w:w="2410" w:type="dxa"/>
          </w:tcPr>
          <w:p w14:paraId="7F7AD001" w14:textId="77777777" w:rsidR="00E16C2E" w:rsidRDefault="00667FE0" w:rsidP="00F24357">
            <w:pPr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課研</w:t>
            </w:r>
            <w:r w:rsidR="00E16C2E" w:rsidRPr="00D563CA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組</w:t>
            </w:r>
          </w:p>
          <w:p w14:paraId="258ABCB6" w14:textId="77777777" w:rsidR="005051F6" w:rsidRPr="00D563CA" w:rsidRDefault="005051F6" w:rsidP="00F24357">
            <w:pPr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 w:rsidRPr="00D563CA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各出版商</w:t>
            </w:r>
          </w:p>
        </w:tc>
        <w:tc>
          <w:tcPr>
            <w:tcW w:w="2480" w:type="dxa"/>
          </w:tcPr>
          <w:p w14:paraId="56765FD1" w14:textId="77777777" w:rsidR="005051F6" w:rsidRPr="00D563CA" w:rsidRDefault="008E0B71" w:rsidP="008E0B71">
            <w:pPr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圖書</w:t>
            </w:r>
            <w:r w:rsidR="005051F6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室</w:t>
            </w:r>
          </w:p>
        </w:tc>
      </w:tr>
    </w:tbl>
    <w:p w14:paraId="32BF2EF3" w14:textId="77777777" w:rsidR="00BD7615" w:rsidRDefault="00F24357" w:rsidP="00667FE0">
      <w:pPr>
        <w:rPr>
          <w:rFonts w:ascii="微軟正黑體" w:eastAsia="微軟正黑體" w:hAnsi="微軟正黑體"/>
          <w:b/>
          <w:sz w:val="36"/>
          <w:szCs w:val="36"/>
        </w:rPr>
      </w:pPr>
      <w:r>
        <w:rPr>
          <w:rFonts w:ascii="微軟正黑體" w:eastAsia="微軟正黑體" w:hAnsi="微軟正黑體" w:hint="eastAsia"/>
          <w:b/>
          <w:sz w:val="36"/>
          <w:szCs w:val="36"/>
        </w:rPr>
        <w:t xml:space="preserve">        </w:t>
      </w:r>
      <w:bookmarkStart w:id="1" w:name="_Hlk101432904"/>
      <w:bookmarkStart w:id="2" w:name="_Hlk194053766"/>
      <w:r w:rsidR="001E242C">
        <w:rPr>
          <w:rFonts w:ascii="微軟正黑體" w:eastAsia="微軟正黑體" w:hAnsi="微軟正黑體" w:hint="eastAsia"/>
          <w:b/>
          <w:sz w:val="36"/>
          <w:szCs w:val="36"/>
        </w:rPr>
        <w:t>※各領域如需請出版商到校說明請</w:t>
      </w:r>
      <w:r w:rsidR="00145D87">
        <w:rPr>
          <w:rFonts w:ascii="微軟正黑體" w:eastAsia="微軟正黑體" w:hAnsi="微軟正黑體" w:hint="eastAsia"/>
          <w:b/>
          <w:sz w:val="36"/>
          <w:szCs w:val="36"/>
        </w:rPr>
        <w:t>領域召集人自行連絡廠商業務或由課研組轉達</w:t>
      </w:r>
      <w:bookmarkEnd w:id="1"/>
      <w:r>
        <w:rPr>
          <w:rFonts w:ascii="微軟正黑體" w:eastAsia="微軟正黑體" w:hAnsi="微軟正黑體" w:hint="eastAsia"/>
          <w:b/>
          <w:sz w:val="36"/>
          <w:szCs w:val="36"/>
        </w:rPr>
        <w:t xml:space="preserve"> </w:t>
      </w:r>
      <w:bookmarkEnd w:id="2"/>
      <w:r w:rsidR="00BD7615">
        <w:rPr>
          <w:rFonts w:ascii="微軟正黑體" w:eastAsia="微軟正黑體" w:hAnsi="微軟正黑體" w:hint="eastAsia"/>
          <w:b/>
          <w:sz w:val="36"/>
          <w:szCs w:val="36"/>
        </w:rPr>
        <w:t>。</w:t>
      </w:r>
    </w:p>
    <w:p w14:paraId="6B78FE89" w14:textId="63DD13ED" w:rsidR="00667FE0" w:rsidRDefault="00BD7615" w:rsidP="00667FE0">
      <w:pPr>
        <w:rPr>
          <w:rFonts w:ascii="微軟正黑體" w:eastAsia="微軟正黑體" w:hAnsi="微軟正黑體"/>
          <w:b/>
          <w:sz w:val="36"/>
          <w:szCs w:val="36"/>
        </w:rPr>
      </w:pPr>
      <w:r>
        <w:rPr>
          <w:rFonts w:ascii="微軟正黑體" w:eastAsia="微軟正黑體" w:hAnsi="微軟正黑體"/>
          <w:b/>
          <w:sz w:val="36"/>
          <w:szCs w:val="36"/>
        </w:rPr>
        <w:t xml:space="preserve">        </w:t>
      </w:r>
      <w:r>
        <w:rPr>
          <w:rFonts w:ascii="微軟正黑體" w:eastAsia="微軟正黑體" w:hAnsi="微軟正黑體" w:hint="eastAsia"/>
          <w:b/>
          <w:sz w:val="36"/>
          <w:szCs w:val="36"/>
        </w:rPr>
        <w:t>※評選文件於4</w:t>
      </w:r>
      <w:r>
        <w:rPr>
          <w:rFonts w:ascii="微軟正黑體" w:eastAsia="微軟正黑體" w:hAnsi="微軟正黑體"/>
          <w:b/>
          <w:sz w:val="36"/>
          <w:szCs w:val="36"/>
        </w:rPr>
        <w:t>/1</w:t>
      </w:r>
      <w:r w:rsidR="006C472E">
        <w:rPr>
          <w:rFonts w:ascii="微軟正黑體" w:eastAsia="微軟正黑體" w:hAnsi="微軟正黑體"/>
          <w:b/>
          <w:sz w:val="36"/>
          <w:szCs w:val="36"/>
        </w:rPr>
        <w:t>5</w:t>
      </w:r>
      <w:r>
        <w:rPr>
          <w:rFonts w:ascii="微軟正黑體" w:eastAsia="微軟正黑體" w:hAnsi="微軟正黑體"/>
          <w:b/>
          <w:sz w:val="36"/>
          <w:szCs w:val="36"/>
        </w:rPr>
        <w:t>課發會發放各領域召集人</w:t>
      </w:r>
      <w:r>
        <w:rPr>
          <w:rFonts w:ascii="微軟正黑體" w:eastAsia="微軟正黑體" w:hAnsi="微軟正黑體" w:hint="eastAsia"/>
          <w:b/>
          <w:sz w:val="36"/>
          <w:szCs w:val="36"/>
        </w:rPr>
        <w:t>。</w:t>
      </w:r>
      <w:r w:rsidR="00F24357">
        <w:rPr>
          <w:rFonts w:ascii="微軟正黑體" w:eastAsia="微軟正黑體" w:hAnsi="微軟正黑體" w:hint="eastAsia"/>
          <w:b/>
          <w:sz w:val="36"/>
          <w:szCs w:val="36"/>
        </w:rPr>
        <w:t xml:space="preserve">                                           </w:t>
      </w:r>
      <w:r w:rsidR="0087592E">
        <w:rPr>
          <w:rFonts w:ascii="微軟正黑體" w:eastAsia="微軟正黑體" w:hAnsi="微軟正黑體" w:hint="eastAsia"/>
          <w:b/>
          <w:sz w:val="36"/>
          <w:szCs w:val="36"/>
        </w:rPr>
        <w:t xml:space="preserve">      </w:t>
      </w:r>
    </w:p>
    <w:p w14:paraId="1BC9BAF1" w14:textId="3855B138" w:rsidR="008E0B71" w:rsidRDefault="00667FE0" w:rsidP="00D36383">
      <w:pPr>
        <w:rPr>
          <w:rFonts w:ascii="微軟正黑體" w:eastAsia="微軟正黑體" w:hAnsi="微軟正黑體"/>
          <w:b/>
          <w:sz w:val="36"/>
          <w:szCs w:val="36"/>
        </w:rPr>
      </w:pPr>
      <w:r>
        <w:rPr>
          <w:rFonts w:ascii="微軟正黑體" w:eastAsia="微軟正黑體" w:hAnsi="微軟正黑體" w:hint="eastAsia"/>
          <w:b/>
          <w:sz w:val="36"/>
          <w:szCs w:val="36"/>
        </w:rPr>
        <w:t xml:space="preserve">                                                     </w:t>
      </w:r>
      <w:r w:rsidR="00F24357">
        <w:rPr>
          <w:rFonts w:ascii="微軟正黑體" w:eastAsia="微軟正黑體" w:hAnsi="微軟正黑體" w:hint="eastAsia"/>
          <w:b/>
          <w:sz w:val="36"/>
          <w:szCs w:val="36"/>
        </w:rPr>
        <w:t>教務處</w:t>
      </w:r>
      <w:r w:rsidR="005E6BAD">
        <w:rPr>
          <w:rFonts w:ascii="微軟正黑體" w:eastAsia="微軟正黑體" w:hAnsi="微軟正黑體" w:hint="eastAsia"/>
          <w:b/>
          <w:sz w:val="36"/>
          <w:szCs w:val="36"/>
        </w:rPr>
        <w:t>課研</w:t>
      </w:r>
      <w:r w:rsidR="00F24357">
        <w:rPr>
          <w:rFonts w:ascii="微軟正黑體" w:eastAsia="微軟正黑體" w:hAnsi="微軟正黑體" w:hint="eastAsia"/>
          <w:b/>
          <w:sz w:val="36"/>
          <w:szCs w:val="36"/>
        </w:rPr>
        <w:t>組</w:t>
      </w:r>
      <w:r>
        <w:rPr>
          <w:rFonts w:ascii="微軟正黑體" w:eastAsia="微軟正黑體" w:hAnsi="微軟正黑體" w:hint="eastAsia"/>
          <w:b/>
          <w:sz w:val="36"/>
          <w:szCs w:val="36"/>
        </w:rPr>
        <w:t xml:space="preserve">       </w:t>
      </w:r>
      <w:r w:rsidR="00A80957">
        <w:rPr>
          <w:rFonts w:ascii="微軟正黑體" w:eastAsia="微軟正黑體" w:hAnsi="微軟正黑體" w:hint="eastAsia"/>
          <w:b/>
          <w:sz w:val="36"/>
          <w:szCs w:val="36"/>
        </w:rPr>
        <w:t>1</w:t>
      </w:r>
      <w:r w:rsidR="008E0B71">
        <w:rPr>
          <w:rFonts w:ascii="微軟正黑體" w:eastAsia="微軟正黑體" w:hAnsi="微軟正黑體" w:hint="eastAsia"/>
          <w:b/>
          <w:sz w:val="36"/>
          <w:szCs w:val="36"/>
        </w:rPr>
        <w:t>1</w:t>
      </w:r>
      <w:r w:rsidR="006C472E">
        <w:rPr>
          <w:rFonts w:ascii="微軟正黑體" w:eastAsia="微軟正黑體" w:hAnsi="微軟正黑體"/>
          <w:b/>
          <w:sz w:val="36"/>
          <w:szCs w:val="36"/>
        </w:rPr>
        <w:t>5</w:t>
      </w:r>
      <w:r w:rsidR="00A80957">
        <w:rPr>
          <w:rFonts w:ascii="微軟正黑體" w:eastAsia="微軟正黑體" w:hAnsi="微軟正黑體" w:hint="eastAsia"/>
          <w:b/>
          <w:sz w:val="36"/>
          <w:szCs w:val="36"/>
        </w:rPr>
        <w:t>.0</w:t>
      </w:r>
      <w:r w:rsidR="00D36383">
        <w:rPr>
          <w:rFonts w:ascii="微軟正黑體" w:eastAsia="微軟正黑體" w:hAnsi="微軟正黑體" w:hint="eastAsia"/>
          <w:b/>
          <w:sz w:val="36"/>
          <w:szCs w:val="36"/>
        </w:rPr>
        <w:t>3</w:t>
      </w:r>
      <w:r w:rsidR="008E0B71">
        <w:rPr>
          <w:rFonts w:ascii="微軟正黑體" w:eastAsia="微軟正黑體" w:hAnsi="微軟正黑體" w:hint="eastAsia"/>
          <w:b/>
          <w:sz w:val="36"/>
          <w:szCs w:val="36"/>
        </w:rPr>
        <w:t>.</w:t>
      </w:r>
      <w:r w:rsidR="00B71EAC">
        <w:rPr>
          <w:rFonts w:ascii="微軟正黑體" w:eastAsia="微軟正黑體" w:hAnsi="微軟正黑體"/>
          <w:b/>
          <w:sz w:val="36"/>
          <w:szCs w:val="36"/>
        </w:rPr>
        <w:t>10</w:t>
      </w:r>
      <w:r w:rsidR="008E0B71">
        <w:rPr>
          <w:rFonts w:ascii="微軟正黑體" w:eastAsia="微軟正黑體" w:hAnsi="微軟正黑體" w:hint="eastAsia"/>
          <w:b/>
          <w:sz w:val="36"/>
          <w:szCs w:val="36"/>
        </w:rPr>
        <w:t xml:space="preserve">  </w:t>
      </w:r>
      <w:bookmarkEnd w:id="0"/>
      <w:r w:rsidR="008E0B71">
        <w:rPr>
          <w:rFonts w:ascii="微軟正黑體" w:eastAsia="微軟正黑體" w:hAnsi="微軟正黑體" w:hint="eastAsia"/>
          <w:b/>
          <w:sz w:val="36"/>
          <w:szCs w:val="36"/>
        </w:rPr>
        <w:t xml:space="preserve">        </w:t>
      </w:r>
    </w:p>
    <w:sectPr w:rsidR="008E0B71" w:rsidSect="00145D87">
      <w:pgSz w:w="16838" w:h="11906" w:orient="landscape" w:code="9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9229C8" w14:textId="77777777" w:rsidR="00C11893" w:rsidRDefault="00C11893" w:rsidP="00D533FB">
      <w:r>
        <w:separator/>
      </w:r>
    </w:p>
  </w:endnote>
  <w:endnote w:type="continuationSeparator" w:id="0">
    <w:p w14:paraId="52AAB744" w14:textId="77777777" w:rsidR="00C11893" w:rsidRDefault="00C11893" w:rsidP="00D533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BBA757" w14:textId="77777777" w:rsidR="00C11893" w:rsidRDefault="00C11893" w:rsidP="00D533FB">
      <w:r>
        <w:separator/>
      </w:r>
    </w:p>
  </w:footnote>
  <w:footnote w:type="continuationSeparator" w:id="0">
    <w:p w14:paraId="08B83079" w14:textId="77777777" w:rsidR="00C11893" w:rsidRDefault="00C11893" w:rsidP="00D533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289C"/>
    <w:rsid w:val="000222C0"/>
    <w:rsid w:val="00047FED"/>
    <w:rsid w:val="000D63C8"/>
    <w:rsid w:val="00145D87"/>
    <w:rsid w:val="001664FC"/>
    <w:rsid w:val="00195FE5"/>
    <w:rsid w:val="001C4221"/>
    <w:rsid w:val="001E242C"/>
    <w:rsid w:val="00221EE1"/>
    <w:rsid w:val="00235395"/>
    <w:rsid w:val="002533AF"/>
    <w:rsid w:val="002536FD"/>
    <w:rsid w:val="00265E0C"/>
    <w:rsid w:val="002D009E"/>
    <w:rsid w:val="00344B67"/>
    <w:rsid w:val="00385B8F"/>
    <w:rsid w:val="003C7F04"/>
    <w:rsid w:val="003F78F4"/>
    <w:rsid w:val="00422D2A"/>
    <w:rsid w:val="00481446"/>
    <w:rsid w:val="0048785F"/>
    <w:rsid w:val="004B68F1"/>
    <w:rsid w:val="004C1036"/>
    <w:rsid w:val="004E2A20"/>
    <w:rsid w:val="005051F6"/>
    <w:rsid w:val="00525782"/>
    <w:rsid w:val="00594E4D"/>
    <w:rsid w:val="005E6BAD"/>
    <w:rsid w:val="00667FE0"/>
    <w:rsid w:val="006B7B61"/>
    <w:rsid w:val="006C472E"/>
    <w:rsid w:val="006F0468"/>
    <w:rsid w:val="0075025D"/>
    <w:rsid w:val="00787109"/>
    <w:rsid w:val="00791E15"/>
    <w:rsid w:val="007D3FF1"/>
    <w:rsid w:val="0082757E"/>
    <w:rsid w:val="0084396B"/>
    <w:rsid w:val="008753FB"/>
    <w:rsid w:val="0087592E"/>
    <w:rsid w:val="008E0B71"/>
    <w:rsid w:val="00926985"/>
    <w:rsid w:val="00A54350"/>
    <w:rsid w:val="00A61ECD"/>
    <w:rsid w:val="00A62FE5"/>
    <w:rsid w:val="00A73A45"/>
    <w:rsid w:val="00A80957"/>
    <w:rsid w:val="00B01149"/>
    <w:rsid w:val="00B03B07"/>
    <w:rsid w:val="00B14EA3"/>
    <w:rsid w:val="00B31788"/>
    <w:rsid w:val="00B71EAC"/>
    <w:rsid w:val="00B8289C"/>
    <w:rsid w:val="00B839F8"/>
    <w:rsid w:val="00BC7CA3"/>
    <w:rsid w:val="00BD7615"/>
    <w:rsid w:val="00BF44B0"/>
    <w:rsid w:val="00C051E8"/>
    <w:rsid w:val="00C11893"/>
    <w:rsid w:val="00C445A3"/>
    <w:rsid w:val="00C64823"/>
    <w:rsid w:val="00C93904"/>
    <w:rsid w:val="00CA3BB7"/>
    <w:rsid w:val="00CA3D90"/>
    <w:rsid w:val="00CC291A"/>
    <w:rsid w:val="00D15927"/>
    <w:rsid w:val="00D36383"/>
    <w:rsid w:val="00D533FB"/>
    <w:rsid w:val="00D563CA"/>
    <w:rsid w:val="00D65609"/>
    <w:rsid w:val="00D659D0"/>
    <w:rsid w:val="00DE70D9"/>
    <w:rsid w:val="00E16C2E"/>
    <w:rsid w:val="00E218B6"/>
    <w:rsid w:val="00E3254B"/>
    <w:rsid w:val="00E35A8F"/>
    <w:rsid w:val="00E72AB8"/>
    <w:rsid w:val="00ED2135"/>
    <w:rsid w:val="00F24357"/>
    <w:rsid w:val="00F719CA"/>
    <w:rsid w:val="00F80C34"/>
    <w:rsid w:val="00FC4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DAFDF6"/>
  <w15:docId w15:val="{856E32D5-B573-40A0-8E94-243C13276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33AF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275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533F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D533FB"/>
    <w:rPr>
      <w:kern w:val="2"/>
    </w:rPr>
  </w:style>
  <w:style w:type="paragraph" w:styleId="a6">
    <w:name w:val="footer"/>
    <w:basedOn w:val="a"/>
    <w:link w:val="a7"/>
    <w:uiPriority w:val="99"/>
    <w:unhideWhenUsed/>
    <w:rsid w:val="00D533F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D533FB"/>
    <w:rPr>
      <w:kern w:val="2"/>
    </w:rPr>
  </w:style>
  <w:style w:type="paragraph" w:styleId="a8">
    <w:name w:val="Balloon Text"/>
    <w:basedOn w:val="a"/>
    <w:link w:val="a9"/>
    <w:uiPriority w:val="99"/>
    <w:semiHidden/>
    <w:unhideWhenUsed/>
    <w:rsid w:val="00145D87"/>
    <w:rPr>
      <w:rFonts w:ascii="Cambria" w:hAnsi="Cambria"/>
      <w:sz w:val="18"/>
      <w:szCs w:val="18"/>
    </w:rPr>
  </w:style>
  <w:style w:type="character" w:customStyle="1" w:styleId="a9">
    <w:name w:val="註解方塊文字 字元"/>
    <w:link w:val="a8"/>
    <w:uiPriority w:val="99"/>
    <w:semiHidden/>
    <w:rsid w:val="00145D87"/>
    <w:rPr>
      <w:rFonts w:ascii="Cambria" w:eastAsia="新細明體" w:hAnsi="Cambria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&#26700;&#38754;\&#35373;&#20633;&#32068;\102&#23416;&#24180;&#24230;&#25945;&#31185;&#26360;&#35413;&#36984;&#26178;&#31243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0C8E61-3961-4EBC-99BB-C1D6D6C694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102學年度教科書評選時程表.dot</Template>
  <TotalTime>1</TotalTime>
  <Pages>1</Pages>
  <Words>64</Words>
  <Characters>371</Characters>
  <Application>Microsoft Office Word</Application>
  <DocSecurity>0</DocSecurity>
  <Lines>3</Lines>
  <Paragraphs>1</Paragraphs>
  <ScaleCrop>false</ScaleCrop>
  <Company>hcc</Company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2022-04-21T03:30:00Z</cp:lastPrinted>
  <dcterms:created xsi:type="dcterms:W3CDTF">2026-03-10T02:39:00Z</dcterms:created>
  <dcterms:modified xsi:type="dcterms:W3CDTF">2026-03-10T02:48:00Z</dcterms:modified>
</cp:coreProperties>
</file>